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07D93FFC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5BD3CD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07DD6CF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478583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0EA628D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4A9BC35" w14:textId="5AEBFA6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472204">
              <w:rPr>
                <w:rFonts w:ascii="Arial Narrow" w:hAnsi="Arial Narrow"/>
              </w:rPr>
            </w:r>
            <w:r w:rsidR="00472204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3F616ECE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77A06BE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472204">
              <w:rPr>
                <w:rFonts w:ascii="Arial Narrow" w:hAnsi="Arial Narrow"/>
              </w:rPr>
            </w:r>
            <w:r w:rsidR="00472204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3B1F33B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7E4AF21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472204">
              <w:rPr>
                <w:rFonts w:ascii="Arial Narrow" w:hAnsi="Arial Narrow"/>
              </w:rPr>
            </w:r>
            <w:r w:rsidR="00472204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1E7CAE33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710E70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4554489A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0339127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2F77F223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D722811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472204">
              <w:rPr>
                <w:rFonts w:ascii="Arial Narrow" w:hAnsi="Arial Narrow"/>
              </w:rPr>
            </w:r>
            <w:r w:rsidR="00472204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7FD421F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790FA0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472204">
              <w:rPr>
                <w:rFonts w:ascii="Arial Narrow" w:hAnsi="Arial Narrow"/>
              </w:rPr>
            </w:r>
            <w:r w:rsidR="00472204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310F815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8293CD6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472204">
              <w:rPr>
                <w:rFonts w:ascii="Arial Narrow" w:hAnsi="Arial Narrow"/>
              </w:rPr>
            </w:r>
            <w:r w:rsidR="00472204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77BC390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AE17E6F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2ECB1DA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AE466B6" w14:textId="60531CBD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472204">
              <w:t>26.05.2026, 10:00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77450B30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1911EB0C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961F" w14:textId="14FAE998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472204">
              <w:t>09.06.2026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5F72DF48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54ECC8A3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1AD9FC3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37AEA6F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4249619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1432FA90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2C32C13" w14:textId="77777777" w:rsidR="005742CD" w:rsidRPr="00A20817" w:rsidRDefault="005742CD">
      <w:pPr>
        <w:rPr>
          <w:rFonts w:ascii="Arial" w:hAnsi="Arial" w:cs="Arial"/>
        </w:rPr>
      </w:pPr>
    </w:p>
    <w:p w14:paraId="147E8C81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55E0DBCC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2E5D1506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43FC60F2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441FEE9E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81200E9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05B9B880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40E7AF69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13412FBB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46D0D194" w14:textId="72EAFE0C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472204">
        <w:t>Lieferung von 2 Severn für die Stadt Elmshorn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540500E4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5F001AC5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220FDFA5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56037BE1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5EB456C1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0676AAD0" w14:textId="77777777" w:rsidTr="007B1DB5">
        <w:trPr>
          <w:cantSplit/>
          <w:trHeight w:val="240"/>
        </w:trPr>
        <w:tc>
          <w:tcPr>
            <w:tcW w:w="1488" w:type="dxa"/>
          </w:tcPr>
          <w:p w14:paraId="47711928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58DEF4B6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7C5EDA82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5DF198BF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187DCA68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2CCAA44A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750D80AC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220E45DD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189B0109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0D837044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17B265E" w14:textId="77777777" w:rsidTr="007B1DB5">
        <w:trPr>
          <w:cantSplit/>
          <w:trHeight w:val="240"/>
        </w:trPr>
        <w:tc>
          <w:tcPr>
            <w:tcW w:w="1488" w:type="dxa"/>
          </w:tcPr>
          <w:p w14:paraId="11839354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7FB7C5F8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4832ADBC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5B3FDBD6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3BE19914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58BA632A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6C7B8B09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2C5A4BC0" w14:textId="77777777">
        <w:trPr>
          <w:cantSplit/>
          <w:trHeight w:val="240"/>
        </w:trPr>
        <w:tc>
          <w:tcPr>
            <w:tcW w:w="3402" w:type="dxa"/>
          </w:tcPr>
          <w:p w14:paraId="5A91BC86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23FA476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53923BBE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2C0AD57F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36AD2B13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01712F4D" w14:textId="77777777">
        <w:trPr>
          <w:cantSplit/>
          <w:trHeight w:val="240"/>
        </w:trPr>
        <w:tc>
          <w:tcPr>
            <w:tcW w:w="3402" w:type="dxa"/>
          </w:tcPr>
          <w:p w14:paraId="1F18C20B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13D8E9C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38E341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5994390B" w14:textId="77777777">
        <w:trPr>
          <w:cantSplit/>
          <w:trHeight w:val="240"/>
        </w:trPr>
        <w:tc>
          <w:tcPr>
            <w:tcW w:w="3402" w:type="dxa"/>
          </w:tcPr>
          <w:p w14:paraId="6E304163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4C495772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34AC85C2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57D600CB" w14:textId="77777777">
        <w:trPr>
          <w:cantSplit/>
          <w:trHeight w:val="240"/>
        </w:trPr>
        <w:tc>
          <w:tcPr>
            <w:tcW w:w="3402" w:type="dxa"/>
          </w:tcPr>
          <w:p w14:paraId="265D4579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633EEAB4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7FBEDA9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1214224C" w14:textId="77777777">
        <w:trPr>
          <w:cantSplit/>
          <w:trHeight w:val="240"/>
        </w:trPr>
        <w:tc>
          <w:tcPr>
            <w:tcW w:w="3402" w:type="dxa"/>
          </w:tcPr>
          <w:p w14:paraId="47E94F7A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5C9ACC17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39948737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1A156A3" w14:textId="77777777">
        <w:trPr>
          <w:cantSplit/>
          <w:trHeight w:val="240"/>
        </w:trPr>
        <w:tc>
          <w:tcPr>
            <w:tcW w:w="3402" w:type="dxa"/>
          </w:tcPr>
          <w:p w14:paraId="297484DE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761A0885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5FC5C848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289B0CC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658574F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4BE43790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0D346C60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F2E6948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D2043C5" w14:textId="77777777">
        <w:trPr>
          <w:cantSplit/>
          <w:trHeight w:val="240"/>
        </w:trPr>
        <w:tc>
          <w:tcPr>
            <w:tcW w:w="3402" w:type="dxa"/>
            <w:vMerge/>
          </w:tcPr>
          <w:p w14:paraId="17503A15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7BD1056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CC92F17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09D4C22C" w14:textId="77777777" w:rsidR="005742CD" w:rsidRPr="00A20817" w:rsidRDefault="005742CD">
      <w:pPr>
        <w:rPr>
          <w:rFonts w:ascii="Arial" w:hAnsi="Arial" w:cs="Arial"/>
        </w:rPr>
      </w:pPr>
    </w:p>
    <w:p w14:paraId="4229D126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59497D5D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735B3B77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0E05268A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76A43B98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158F30A8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314A4904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09DFE9D6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14C159C3" w14:textId="77777777" w:rsidTr="00AA1963">
        <w:tc>
          <w:tcPr>
            <w:tcW w:w="3686" w:type="dxa"/>
          </w:tcPr>
          <w:p w14:paraId="6E1A5FE0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04DD09DE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2ED035EF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04B1D2B7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34ED757F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589D5266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266EF49D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09AAF18C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7E013869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0FDE08F6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540A7FBC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77B8E40C" w14:textId="77777777" w:rsidTr="004F210C">
        <w:tc>
          <w:tcPr>
            <w:tcW w:w="3686" w:type="dxa"/>
          </w:tcPr>
          <w:p w14:paraId="31D33C3E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0FBAF469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23F2A7A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1C4D44FE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HR-Nr.:</w:t>
            </w:r>
          </w:p>
          <w:p w14:paraId="5B5C805D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06B5638E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0B1199AC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3D4111F5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045ABFDF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287F75A7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lastRenderedPageBreak/>
        <w:t>Ich/Wir gehöre(n) zu</w:t>
      </w:r>
    </w:p>
    <w:p w14:paraId="3CD13E84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4258264B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4AC1EB01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0C616473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0F575683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249EA50D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752EA5CE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199BD7FC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0AB993AD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0C62FF03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4CDDBB2E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7162AA2D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712771B6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11424C94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37808E2D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59DB27F7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479923D8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5900EBA3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135CA1B6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63B48042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1EA94636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5EF73E1D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4E16B6BA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586CCF64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615D16A7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4B3AF104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2F3CF2F5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504165F0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77F08638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615A10F9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5749F965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4BF188D5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0C1B37DC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472204">
        <w:rPr>
          <w:rFonts w:ascii="Arial" w:hAnsi="Arial" w:cs="Arial"/>
          <w:sz w:val="18"/>
          <w:szCs w:val="18"/>
        </w:rPr>
      </w:r>
      <w:r w:rsidR="00472204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0B3ABCA8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67642251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07855A7E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21ED37D1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24830E91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52D288A5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71D11614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D48EBEE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190149A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3F733DA0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DCFED" w14:textId="77777777" w:rsidR="00DD6F9F" w:rsidRDefault="00DD6F9F">
      <w:r>
        <w:separator/>
      </w:r>
    </w:p>
  </w:endnote>
  <w:endnote w:type="continuationSeparator" w:id="0">
    <w:p w14:paraId="085DCD39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F7CA8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43DD7D4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2620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687A6A78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6E166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74349" w14:textId="77777777" w:rsidR="00DD6F9F" w:rsidRDefault="00DD6F9F">
      <w:r>
        <w:separator/>
      </w:r>
    </w:p>
  </w:footnote>
  <w:footnote w:type="continuationSeparator" w:id="0">
    <w:p w14:paraId="56990F4C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5C289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694E9D9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DBD96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26DEEC2D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6D6E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164D1287" wp14:editId="25CC84BC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3E15DC98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024717">
    <w:abstractNumId w:val="1"/>
  </w:num>
  <w:num w:numId="2" w16cid:durableId="280502383">
    <w:abstractNumId w:val="10"/>
  </w:num>
  <w:num w:numId="3" w16cid:durableId="207686389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2098623979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445029648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236627323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908273588">
    <w:abstractNumId w:val="4"/>
  </w:num>
  <w:num w:numId="8" w16cid:durableId="1224676023">
    <w:abstractNumId w:val="20"/>
  </w:num>
  <w:num w:numId="9" w16cid:durableId="473567298">
    <w:abstractNumId w:val="7"/>
  </w:num>
  <w:num w:numId="10" w16cid:durableId="901671679">
    <w:abstractNumId w:val="3"/>
  </w:num>
  <w:num w:numId="11" w16cid:durableId="699164800">
    <w:abstractNumId w:val="22"/>
  </w:num>
  <w:num w:numId="12" w16cid:durableId="2079816183">
    <w:abstractNumId w:val="16"/>
  </w:num>
  <w:num w:numId="13" w16cid:durableId="1995062908">
    <w:abstractNumId w:val="12"/>
  </w:num>
  <w:num w:numId="14" w16cid:durableId="368184919">
    <w:abstractNumId w:val="17"/>
  </w:num>
  <w:num w:numId="15" w16cid:durableId="1539974909">
    <w:abstractNumId w:val="9"/>
  </w:num>
  <w:num w:numId="16" w16cid:durableId="1887403486">
    <w:abstractNumId w:val="6"/>
  </w:num>
  <w:num w:numId="17" w16cid:durableId="799417251">
    <w:abstractNumId w:val="0"/>
  </w:num>
  <w:num w:numId="18" w16cid:durableId="782189896">
    <w:abstractNumId w:val="8"/>
  </w:num>
  <w:num w:numId="19" w16cid:durableId="1925724514">
    <w:abstractNumId w:val="19"/>
  </w:num>
  <w:num w:numId="20" w16cid:durableId="1376083825">
    <w:abstractNumId w:val="5"/>
  </w:num>
  <w:num w:numId="21" w16cid:durableId="653333299">
    <w:abstractNumId w:val="15"/>
  </w:num>
  <w:num w:numId="22" w16cid:durableId="1632243747">
    <w:abstractNumId w:val="21"/>
  </w:num>
  <w:num w:numId="23" w16cid:durableId="2112044408">
    <w:abstractNumId w:val="2"/>
  </w:num>
  <w:num w:numId="24" w16cid:durableId="1069575255">
    <w:abstractNumId w:val="14"/>
  </w:num>
  <w:num w:numId="25" w16cid:durableId="133833112">
    <w:abstractNumId w:val="18"/>
  </w:num>
  <w:num w:numId="26" w16cid:durableId="1921065433">
    <w:abstractNumId w:val="23"/>
  </w:num>
  <w:num w:numId="27" w16cid:durableId="2142073499">
    <w:abstractNumId w:val="13"/>
  </w:num>
  <w:num w:numId="28" w16cid:durableId="398794379">
    <w:abstractNumId w:val="24"/>
  </w:num>
  <w:num w:numId="29" w16cid:durableId="15176497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72204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5F1CF4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B3427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369CA7B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798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Jänisch, Mareike</cp:lastModifiedBy>
  <cp:revision>7</cp:revision>
  <cp:lastPrinted>2010-05-27T10:01:00Z</cp:lastPrinted>
  <dcterms:created xsi:type="dcterms:W3CDTF">2023-07-04T07:43:00Z</dcterms:created>
  <dcterms:modified xsi:type="dcterms:W3CDTF">2026-05-12T10:10:00Z</dcterms:modified>
</cp:coreProperties>
</file>